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41" w:rsidRDefault="00031D41" w:rsidP="007C5C3C">
      <w:pPr>
        <w:spacing w:after="0" w:line="240" w:lineRule="auto"/>
        <w:ind w:left="6163" w:hanging="6163"/>
        <w:jc w:val="center"/>
        <w:rPr>
          <w:rFonts w:ascii="Times New Roman" w:hAnsi="Times New Roman"/>
          <w:b/>
          <w:b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70.5pt">
            <v:imagedata r:id="rId5" o:title=""/>
          </v:shape>
        </w:pict>
      </w:r>
    </w:p>
    <w:p w:rsidR="00031D41" w:rsidRPr="007C5C3C" w:rsidRDefault="00031D41" w:rsidP="00EB59B7">
      <w:pPr>
        <w:spacing w:before="120" w:after="0" w:line="240" w:lineRule="auto"/>
        <w:ind w:left="6163" w:hanging="6163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C3C">
        <w:rPr>
          <w:rFonts w:ascii="Times New Roman" w:hAnsi="Times New Roman"/>
          <w:b/>
          <w:bCs/>
          <w:sz w:val="28"/>
          <w:szCs w:val="28"/>
        </w:rPr>
        <w:t>МУНИЦИПАЛЬНОЕ ОБРАЗОВАНИЕ</w:t>
      </w:r>
    </w:p>
    <w:p w:rsidR="00031D41" w:rsidRPr="007C5C3C" w:rsidRDefault="00031D41" w:rsidP="007C5C3C">
      <w:pPr>
        <w:spacing w:after="0" w:line="240" w:lineRule="auto"/>
        <w:ind w:left="6163" w:hanging="6163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C3C">
        <w:rPr>
          <w:rFonts w:ascii="Times New Roman" w:hAnsi="Times New Roman"/>
          <w:b/>
          <w:bCs/>
          <w:sz w:val="28"/>
          <w:szCs w:val="28"/>
        </w:rPr>
        <w:t>«ГОРОД ВЫБОРГ»</w:t>
      </w:r>
    </w:p>
    <w:p w:rsidR="00031D41" w:rsidRPr="007C5C3C" w:rsidRDefault="00031D41" w:rsidP="007C5C3C">
      <w:pPr>
        <w:ind w:left="6162" w:hanging="6162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C3C">
        <w:rPr>
          <w:rFonts w:ascii="Times New Roman" w:hAnsi="Times New Roman"/>
          <w:b/>
          <w:bCs/>
          <w:sz w:val="28"/>
          <w:szCs w:val="28"/>
        </w:rPr>
        <w:t>ВЫБОРГСКОГО РАЙОНА ЛЕНИНГРАДСКОЙ ОБЛАСТИ</w:t>
      </w:r>
    </w:p>
    <w:p w:rsidR="00031D41" w:rsidRPr="007C5C3C" w:rsidRDefault="00031D41" w:rsidP="007C5C3C">
      <w:pPr>
        <w:spacing w:before="240" w:after="0" w:line="240" w:lineRule="auto"/>
        <w:ind w:left="6163" w:hanging="6163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C3C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031D41" w:rsidRPr="007C5C3C" w:rsidRDefault="00031D41" w:rsidP="007C5C3C">
      <w:pPr>
        <w:spacing w:after="240"/>
        <w:ind w:left="6163" w:hanging="6163"/>
        <w:jc w:val="center"/>
        <w:rPr>
          <w:rFonts w:ascii="Times New Roman" w:hAnsi="Times New Roman"/>
          <w:b/>
          <w:bCs/>
          <w:sz w:val="28"/>
          <w:szCs w:val="28"/>
        </w:rPr>
      </w:pPr>
      <w:r w:rsidRPr="007C5C3C">
        <w:rPr>
          <w:rFonts w:ascii="Times New Roman" w:hAnsi="Times New Roman"/>
          <w:b/>
          <w:bCs/>
          <w:sz w:val="28"/>
          <w:szCs w:val="28"/>
        </w:rPr>
        <w:t>второго созыва</w:t>
      </w:r>
    </w:p>
    <w:p w:rsidR="00031D41" w:rsidRPr="007C5C3C" w:rsidRDefault="00031D41" w:rsidP="007C5C3C">
      <w:pPr>
        <w:ind w:left="6162" w:hanging="6162"/>
        <w:jc w:val="center"/>
        <w:rPr>
          <w:rFonts w:ascii="Times New Roman" w:hAnsi="Times New Roman"/>
          <w:b/>
          <w:bCs/>
          <w:spacing w:val="200"/>
          <w:sz w:val="28"/>
          <w:szCs w:val="28"/>
        </w:rPr>
      </w:pPr>
      <w:r w:rsidRPr="007C5C3C">
        <w:rPr>
          <w:rFonts w:ascii="Times New Roman" w:hAnsi="Times New Roman"/>
          <w:b/>
          <w:bCs/>
          <w:spacing w:val="200"/>
          <w:sz w:val="28"/>
          <w:szCs w:val="28"/>
        </w:rPr>
        <w:t>РЕШЕНИЕ</w:t>
      </w:r>
    </w:p>
    <w:p w:rsidR="00031D41" w:rsidRPr="004F7A8D" w:rsidRDefault="00031D41" w:rsidP="00231791">
      <w:pPr>
        <w:spacing w:before="84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F7A8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12.02</w:t>
      </w:r>
      <w:r w:rsidRPr="004F7A8D">
        <w:rPr>
          <w:rFonts w:ascii="Times New Roman" w:hAnsi="Times New Roman"/>
          <w:sz w:val="28"/>
          <w:szCs w:val="28"/>
        </w:rPr>
        <w:t xml:space="preserve">.2013г.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F7A8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224</w:t>
      </w:r>
    </w:p>
    <w:p w:rsidR="00031D41" w:rsidRDefault="00031D41" w:rsidP="007C5C3C">
      <w:pPr>
        <w:tabs>
          <w:tab w:val="left" w:pos="4820"/>
        </w:tabs>
        <w:spacing w:before="240" w:after="0" w:line="240" w:lineRule="auto"/>
        <w:ind w:right="4536"/>
        <w:rPr>
          <w:rFonts w:ascii="Times New Roman" w:hAnsi="Times New Roman"/>
          <w:sz w:val="28"/>
          <w:szCs w:val="28"/>
        </w:rPr>
      </w:pPr>
      <w:r w:rsidRPr="004F7A8D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принятии </w:t>
      </w:r>
      <w:r w:rsidRPr="004F7A8D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4F7A8D">
        <w:rPr>
          <w:rFonts w:ascii="Times New Roman" w:hAnsi="Times New Roman"/>
          <w:sz w:val="28"/>
          <w:szCs w:val="28"/>
        </w:rPr>
        <w:t xml:space="preserve"> комплексн</w:t>
      </w:r>
      <w:r>
        <w:rPr>
          <w:rFonts w:ascii="Times New Roman" w:hAnsi="Times New Roman"/>
          <w:sz w:val="28"/>
          <w:szCs w:val="28"/>
        </w:rPr>
        <w:t>ого</w:t>
      </w:r>
      <w:r w:rsidRPr="004F7A8D">
        <w:rPr>
          <w:rFonts w:ascii="Times New Roman" w:hAnsi="Times New Roman"/>
          <w:sz w:val="28"/>
          <w:szCs w:val="28"/>
        </w:rPr>
        <w:t xml:space="preserve"> социально-экономического развития муниципального образования «Город Выборг» Выборгского района Ленинградской области на </w:t>
      </w:r>
    </w:p>
    <w:p w:rsidR="00031D41" w:rsidRPr="004F7A8D" w:rsidRDefault="00031D41" w:rsidP="007C5C3C">
      <w:pPr>
        <w:tabs>
          <w:tab w:val="left" w:pos="4820"/>
        </w:tabs>
        <w:spacing w:after="0" w:line="240" w:lineRule="auto"/>
        <w:ind w:right="4536"/>
        <w:rPr>
          <w:rFonts w:ascii="Times New Roman" w:hAnsi="Times New Roman"/>
          <w:sz w:val="28"/>
          <w:szCs w:val="28"/>
        </w:rPr>
      </w:pPr>
      <w:r w:rsidRPr="004F7A8D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3-</w:t>
      </w:r>
      <w:r w:rsidRPr="004F7A8D">
        <w:rPr>
          <w:rFonts w:ascii="Times New Roman" w:hAnsi="Times New Roman"/>
          <w:sz w:val="28"/>
          <w:szCs w:val="28"/>
        </w:rPr>
        <w:t>2016 годы</w:t>
      </w:r>
    </w:p>
    <w:p w:rsidR="00031D41" w:rsidRPr="004F7A8D" w:rsidRDefault="00031D41" w:rsidP="007C5C3C">
      <w:pPr>
        <w:spacing w:before="600" w:after="24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F7A8D">
        <w:rPr>
          <w:rFonts w:ascii="Times New Roman" w:hAnsi="Times New Roman"/>
          <w:sz w:val="28"/>
          <w:szCs w:val="28"/>
        </w:rPr>
        <w:t>В соответствии с пунктом 4 части 10 статьи 35 Федерального закона от 6 октября 2003 года № 131</w:t>
      </w:r>
      <w:r>
        <w:rPr>
          <w:rFonts w:ascii="Times New Roman" w:hAnsi="Times New Roman"/>
          <w:sz w:val="28"/>
          <w:szCs w:val="28"/>
        </w:rPr>
        <w:t>-</w:t>
      </w:r>
      <w:r w:rsidRPr="004F7A8D"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пунктом 4 части 1 статьи 23 устава МО «Город Выборг», совет депутатов</w:t>
      </w:r>
    </w:p>
    <w:p w:rsidR="00031D41" w:rsidRPr="007C5C3C" w:rsidRDefault="00031D41" w:rsidP="007C5C3C">
      <w:pPr>
        <w:spacing w:line="240" w:lineRule="auto"/>
        <w:jc w:val="center"/>
        <w:rPr>
          <w:rFonts w:ascii="Times New Roman" w:hAnsi="Times New Roman"/>
          <w:spacing w:val="200"/>
          <w:sz w:val="28"/>
          <w:szCs w:val="28"/>
        </w:rPr>
      </w:pPr>
      <w:r w:rsidRPr="007C5C3C">
        <w:rPr>
          <w:rFonts w:ascii="Times New Roman" w:hAnsi="Times New Roman"/>
          <w:spacing w:val="200"/>
          <w:sz w:val="28"/>
          <w:szCs w:val="28"/>
        </w:rPr>
        <w:t>РЕШИЛ:</w:t>
      </w:r>
    </w:p>
    <w:p w:rsidR="00031D41" w:rsidRPr="004F7A8D" w:rsidRDefault="00031D41" w:rsidP="007C5C3C">
      <w:pPr>
        <w:pStyle w:val="ListParagraph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Приня</w:t>
      </w:r>
      <w:r w:rsidRPr="004F7A8D">
        <w:rPr>
          <w:rFonts w:ascii="Times New Roman" w:hAnsi="Times New Roman"/>
          <w:sz w:val="28"/>
          <w:szCs w:val="28"/>
        </w:rPr>
        <w:t>ть программу комплексн</w:t>
      </w:r>
      <w:r>
        <w:rPr>
          <w:rFonts w:ascii="Times New Roman" w:hAnsi="Times New Roman"/>
          <w:sz w:val="28"/>
          <w:szCs w:val="28"/>
        </w:rPr>
        <w:t>ого</w:t>
      </w:r>
      <w:r w:rsidRPr="004F7A8D">
        <w:rPr>
          <w:rFonts w:ascii="Times New Roman" w:hAnsi="Times New Roman"/>
          <w:sz w:val="28"/>
          <w:szCs w:val="28"/>
        </w:rPr>
        <w:t xml:space="preserve"> социально-экономического развития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3-</w:t>
      </w:r>
      <w:r w:rsidRPr="004F7A8D">
        <w:rPr>
          <w:rFonts w:ascii="Times New Roman" w:hAnsi="Times New Roman"/>
          <w:sz w:val="28"/>
          <w:szCs w:val="28"/>
        </w:rPr>
        <w:t>2016 годы (приложение 1)</w:t>
      </w:r>
      <w:r>
        <w:rPr>
          <w:rFonts w:ascii="Times New Roman" w:hAnsi="Times New Roman"/>
          <w:sz w:val="28"/>
          <w:szCs w:val="28"/>
        </w:rPr>
        <w:t>.</w:t>
      </w:r>
    </w:p>
    <w:p w:rsidR="00031D41" w:rsidRPr="004F7A8D" w:rsidRDefault="00031D41" w:rsidP="007C5C3C">
      <w:pPr>
        <w:spacing w:before="1320" w:after="120" w:line="240" w:lineRule="auto"/>
        <w:rPr>
          <w:rFonts w:ascii="Times New Roman" w:hAnsi="Times New Roman"/>
          <w:sz w:val="28"/>
          <w:szCs w:val="28"/>
        </w:rPr>
      </w:pPr>
      <w:r w:rsidRPr="004F7A8D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F7A8D">
        <w:rPr>
          <w:rFonts w:ascii="Times New Roman" w:hAnsi="Times New Roman"/>
          <w:sz w:val="28"/>
          <w:szCs w:val="28"/>
        </w:rPr>
        <w:t>Г.А. Орлов</w:t>
      </w:r>
    </w:p>
    <w:p w:rsidR="00031D41" w:rsidRPr="007C5C3C" w:rsidRDefault="00031D41" w:rsidP="007C5C3C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7C5C3C">
        <w:rPr>
          <w:rFonts w:ascii="Times New Roman" w:hAnsi="Times New Roman"/>
          <w:sz w:val="20"/>
          <w:szCs w:val="20"/>
        </w:rPr>
        <w:t>Рассылка: дело, администрация МО «Город Выборг», администрация МО «Выборгский район», прокуратура, газета «Выборг»</w:t>
      </w:r>
    </w:p>
    <w:sectPr w:rsidR="00031D41" w:rsidRPr="007C5C3C" w:rsidSect="00BD51C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55E1"/>
    <w:multiLevelType w:val="hybridMultilevel"/>
    <w:tmpl w:val="A4E4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11B"/>
    <w:rsid w:val="00024BD0"/>
    <w:rsid w:val="00031D41"/>
    <w:rsid w:val="000B6E59"/>
    <w:rsid w:val="000D25FC"/>
    <w:rsid w:val="000F311B"/>
    <w:rsid w:val="00136D2B"/>
    <w:rsid w:val="00194C26"/>
    <w:rsid w:val="001D085E"/>
    <w:rsid w:val="001F0C9B"/>
    <w:rsid w:val="00231791"/>
    <w:rsid w:val="00231DAF"/>
    <w:rsid w:val="00270CC1"/>
    <w:rsid w:val="00270F0E"/>
    <w:rsid w:val="00273ABA"/>
    <w:rsid w:val="002D7627"/>
    <w:rsid w:val="00321E4E"/>
    <w:rsid w:val="00360DEE"/>
    <w:rsid w:val="003B4B0D"/>
    <w:rsid w:val="003F16A7"/>
    <w:rsid w:val="004301F3"/>
    <w:rsid w:val="004C1E3B"/>
    <w:rsid w:val="004F7A8D"/>
    <w:rsid w:val="00553F13"/>
    <w:rsid w:val="0056119E"/>
    <w:rsid w:val="005D0E26"/>
    <w:rsid w:val="005F7D80"/>
    <w:rsid w:val="0060611A"/>
    <w:rsid w:val="00653DE8"/>
    <w:rsid w:val="00656D15"/>
    <w:rsid w:val="00680B17"/>
    <w:rsid w:val="00715462"/>
    <w:rsid w:val="00745FAA"/>
    <w:rsid w:val="007C5C3C"/>
    <w:rsid w:val="007F0334"/>
    <w:rsid w:val="00994A65"/>
    <w:rsid w:val="00A40F54"/>
    <w:rsid w:val="00A83B18"/>
    <w:rsid w:val="00BA64A5"/>
    <w:rsid w:val="00BB4F4D"/>
    <w:rsid w:val="00BD51C8"/>
    <w:rsid w:val="00C13F56"/>
    <w:rsid w:val="00C42375"/>
    <w:rsid w:val="00D165ED"/>
    <w:rsid w:val="00D2234B"/>
    <w:rsid w:val="00D2556B"/>
    <w:rsid w:val="00EB59B7"/>
    <w:rsid w:val="00F8691E"/>
    <w:rsid w:val="00F93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F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137</Words>
  <Characters>785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14</cp:revision>
  <cp:lastPrinted>2013-02-11T13:20:00Z</cp:lastPrinted>
  <dcterms:created xsi:type="dcterms:W3CDTF">2013-01-21T12:00:00Z</dcterms:created>
  <dcterms:modified xsi:type="dcterms:W3CDTF">2013-02-11T13:20:00Z</dcterms:modified>
</cp:coreProperties>
</file>